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81677" w14:textId="77777777" w:rsidR="00F151F6" w:rsidRDefault="00F151F6" w:rsidP="00F151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JOHNSON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662C02D" w14:textId="77777777" w:rsidR="00F151F6" w:rsidRDefault="00F151F6" w:rsidP="00F151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5735C61" w14:textId="77777777" w:rsidR="00F151F6" w:rsidRDefault="00F151F6" w:rsidP="00F151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ABF3DD" w14:textId="77777777" w:rsidR="00F151F6" w:rsidRDefault="00F151F6" w:rsidP="00F151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B76497" w14:textId="77777777" w:rsidR="00F151F6" w:rsidRDefault="00F151F6" w:rsidP="00F151F6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669ABFA2" w14:textId="77777777" w:rsidR="00F151F6" w:rsidRDefault="00F151F6" w:rsidP="00F151F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9B68E54" w14:textId="77777777" w:rsidR="00F151F6" w:rsidRDefault="00F151F6" w:rsidP="00F151F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B7F1C9C" w14:textId="77777777" w:rsidR="00F151F6" w:rsidRDefault="00F151F6" w:rsidP="00F151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795C52" w14:textId="77777777" w:rsidR="00F151F6" w:rsidRDefault="00F151F6" w:rsidP="00F151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D792D9" w14:textId="77777777" w:rsidR="00F151F6" w:rsidRDefault="00F151F6" w:rsidP="00F151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2022</w:t>
      </w:r>
    </w:p>
    <w:p w14:paraId="165092E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B8209" w14:textId="77777777" w:rsidR="00F151F6" w:rsidRDefault="00F151F6" w:rsidP="009139A6">
      <w:r>
        <w:separator/>
      </w:r>
    </w:p>
  </w:endnote>
  <w:endnote w:type="continuationSeparator" w:id="0">
    <w:p w14:paraId="294FA001" w14:textId="77777777" w:rsidR="00F151F6" w:rsidRDefault="00F151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720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673A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C4F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FAE29" w14:textId="77777777" w:rsidR="00F151F6" w:rsidRDefault="00F151F6" w:rsidP="009139A6">
      <w:r>
        <w:separator/>
      </w:r>
    </w:p>
  </w:footnote>
  <w:footnote w:type="continuationSeparator" w:id="0">
    <w:p w14:paraId="1C248CF7" w14:textId="77777777" w:rsidR="00F151F6" w:rsidRDefault="00F151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1A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8B0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7EF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1F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151F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25EC1"/>
  <w15:chartTrackingRefBased/>
  <w15:docId w15:val="{B853C2C7-428A-42FE-BE73-7894A1E2B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2022-03-18T17:05:00Z</dcterms:created>
  <dcterms:modified xsi:type="dcterms:W3CDTF">2022-03-18T17:06:00Z</dcterms:modified>
</cp:coreProperties>
</file>